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E2CE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E2C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EF" w14:textId="7A07919F" w:rsidR="00C44B8B" w:rsidRPr="0052681C" w:rsidRDefault="0076481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202A_285</w:t>
            </w:r>
          </w:p>
        </w:tc>
      </w:tr>
      <w:tr w:rsidR="00C44B8B" w:rsidRPr="0052681C" w14:paraId="583E2CF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F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F2" w14:textId="279AB8EA" w:rsidR="00C44B8B" w:rsidRPr="00E454FE" w:rsidRDefault="00E454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2327140</w:t>
            </w:r>
          </w:p>
        </w:tc>
      </w:tr>
    </w:tbl>
    <w:p w14:paraId="583E2CF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E2CF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E2CF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E2CF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E2CF9" w14:textId="77777777" w:rsidR="00C44B8B" w:rsidRPr="0052681C" w:rsidRDefault="00C44B8B" w:rsidP="00C44B8B"/>
    <w:p w14:paraId="583E2CFA" w14:textId="77777777" w:rsidR="00C44B8B" w:rsidRPr="0052681C" w:rsidRDefault="00C44B8B" w:rsidP="00C44B8B"/>
    <w:p w14:paraId="583E2CFB" w14:textId="77777777" w:rsidR="00C44B8B" w:rsidRPr="0052681C" w:rsidRDefault="00C44B8B" w:rsidP="00C44B8B"/>
    <w:p w14:paraId="583E2CF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E2CF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3E2CFE" w14:textId="0C7DDEB7" w:rsidR="00612811" w:rsidRPr="004625CA" w:rsidRDefault="00E454F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Скоба СКТ-12</w:t>
      </w:r>
      <w:r w:rsidR="00426530" w:rsidRPr="004625CA">
        <w:rPr>
          <w:b/>
          <w:sz w:val="26"/>
          <w:szCs w:val="26"/>
        </w:rPr>
        <w:t>-1</w:t>
      </w:r>
      <w:r w:rsidR="004625C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4625CA">
        <w:rPr>
          <w:b/>
          <w:sz w:val="26"/>
          <w:szCs w:val="26"/>
        </w:rPr>
        <w:t xml:space="preserve"> </w:t>
      </w:r>
      <w:r w:rsidR="00AA670B" w:rsidRPr="004625CA">
        <w:rPr>
          <w:b/>
          <w:sz w:val="26"/>
          <w:szCs w:val="26"/>
          <w:u w:val="single"/>
        </w:rPr>
        <w:t>202</w:t>
      </w:r>
      <w:r w:rsidR="00AA670B" w:rsidRPr="004625CA">
        <w:rPr>
          <w:b/>
          <w:sz w:val="26"/>
          <w:szCs w:val="26"/>
          <w:u w:val="single"/>
          <w:lang w:val="en-US"/>
        </w:rPr>
        <w:t>A</w:t>
      </w:r>
    </w:p>
    <w:p w14:paraId="583E2CF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E2D0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E2D01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Технические требования, характеристики </w:t>
      </w:r>
      <w:r w:rsidR="00770408" w:rsidRPr="002533D3">
        <w:rPr>
          <w:sz w:val="24"/>
          <w:szCs w:val="24"/>
        </w:rPr>
        <w:t>линейной арматуры и гасителей вибрации</w:t>
      </w:r>
      <w:r w:rsidR="004F4E9E" w:rsidRPr="002533D3">
        <w:rPr>
          <w:sz w:val="24"/>
          <w:szCs w:val="24"/>
        </w:rPr>
        <w:t xml:space="preserve"> должны соответствовать параметрам </w:t>
      </w:r>
      <w:r w:rsidR="00426530" w:rsidRPr="002533D3">
        <w:rPr>
          <w:sz w:val="24"/>
          <w:szCs w:val="24"/>
        </w:rPr>
        <w:t>ТУ 34 13.11420-89</w:t>
      </w:r>
      <w:r w:rsidR="00C05B1A" w:rsidRPr="002533D3">
        <w:rPr>
          <w:sz w:val="24"/>
          <w:szCs w:val="24"/>
        </w:rPr>
        <w:t xml:space="preserve"> </w:t>
      </w:r>
      <w:r w:rsidR="002533D3" w:rsidRPr="002533D3">
        <w:rPr>
          <w:sz w:val="24"/>
          <w:szCs w:val="24"/>
        </w:rPr>
        <w:t>«</w:t>
      </w:r>
      <w:r w:rsidR="00C05B1A" w:rsidRPr="002533D3">
        <w:rPr>
          <w:sz w:val="24"/>
          <w:szCs w:val="24"/>
        </w:rPr>
        <w:t>Cкоба трехлапчатая типа СКТ</w:t>
      </w:r>
      <w:r w:rsidR="002533D3" w:rsidRPr="002533D3">
        <w:rPr>
          <w:sz w:val="24"/>
          <w:szCs w:val="24"/>
        </w:rPr>
        <w:t>»</w:t>
      </w:r>
      <w:r w:rsidRPr="002533D3">
        <w:rPr>
          <w:sz w:val="24"/>
          <w:szCs w:val="24"/>
        </w:rPr>
        <w:t>.</w:t>
      </w:r>
    </w:p>
    <w:p w14:paraId="2C4F9100" w14:textId="77777777" w:rsidR="00E454FE" w:rsidRDefault="00E454F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83E2D03" w14:textId="54FA093A" w:rsidR="00C17114" w:rsidRDefault="00C17114" w:rsidP="00E454F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E2D35" wp14:editId="52586F1E">
            <wp:extent cx="2948722" cy="153352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3" cy="1538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54FE">
        <w:rPr>
          <w:noProof/>
          <w:sz w:val="24"/>
          <w:szCs w:val="24"/>
        </w:rPr>
        <w:drawing>
          <wp:inline distT="0" distB="0" distL="0" distR="0" wp14:anchorId="5131C5D7" wp14:editId="20A42A5E">
            <wp:extent cx="3314700" cy="1352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0CEF0" w14:textId="77777777" w:rsidR="00E454FE" w:rsidRPr="0052681C" w:rsidRDefault="00E454FE" w:rsidP="00E454F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3E2D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3E2D0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E2D06" w14:textId="77777777" w:rsidR="00237E6C" w:rsidRPr="0052681C" w:rsidRDefault="00237E6C" w:rsidP="00237E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83E2D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E2D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E2D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3E2D0A" w14:textId="0B0A408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</w:t>
      </w:r>
      <w:r w:rsidR="00E454FE">
        <w:rPr>
          <w:sz w:val="24"/>
          <w:szCs w:val="24"/>
        </w:rPr>
        <w:t>водом - изготовителем для нужд 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3E2D0B" w14:textId="493825E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не использова</w:t>
      </w:r>
      <w:r w:rsidR="00E454FE">
        <w:rPr>
          <w:sz w:val="24"/>
          <w:szCs w:val="24"/>
        </w:rPr>
        <w:t>вшиеся ранее на энергообъектах 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3E2D0C" w14:textId="381E5A8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</w:t>
      </w:r>
      <w:r w:rsidR="00E454FE">
        <w:rPr>
          <w:sz w:val="24"/>
          <w:szCs w:val="24"/>
        </w:rPr>
        <w:t>тацию в аккредитованном Центре П</w:t>
      </w:r>
      <w:r w:rsidRPr="0052681C">
        <w:rPr>
          <w:sz w:val="24"/>
          <w:szCs w:val="24"/>
        </w:rPr>
        <w:t>АО «Россети»;</w:t>
      </w:r>
    </w:p>
    <w:p w14:paraId="583E2D0D" w14:textId="70CFCF4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</w:t>
      </w:r>
      <w:r w:rsidR="00E454FE">
        <w:rPr>
          <w:sz w:val="24"/>
          <w:szCs w:val="24"/>
        </w:rPr>
        <w:t>ебованиям технической политики П</w:t>
      </w:r>
      <w:r w:rsidRPr="0052681C">
        <w:rPr>
          <w:sz w:val="24"/>
          <w:szCs w:val="24"/>
        </w:rPr>
        <w:t>АО «</w:t>
      </w:r>
      <w:r w:rsidR="00BE2B2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83E2D0E" w14:textId="268D3B8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0787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3E2D0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123C2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83E2D10" w14:textId="4D0D19D9" w:rsidR="00DE0C6D" w:rsidRPr="0052681C" w:rsidRDefault="00843900" w:rsidP="00237E6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</w:t>
      </w:r>
      <w:r w:rsidR="00E454FE">
        <w:rPr>
          <w:sz w:val="24"/>
          <w:szCs w:val="24"/>
        </w:rPr>
        <w:t>вку линейной арматуры для нужд 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3E2D11" w14:textId="77777777" w:rsidR="008641F6" w:rsidRPr="002533D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2.3. </w:t>
      </w:r>
      <w:r w:rsidR="001C72DB" w:rsidRPr="002533D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533D3">
        <w:rPr>
          <w:sz w:val="24"/>
          <w:szCs w:val="24"/>
        </w:rPr>
        <w:t>установок» (ПУЭ) (7-е издание) и</w:t>
      </w:r>
      <w:r w:rsidR="001C72DB" w:rsidRPr="002533D3">
        <w:rPr>
          <w:sz w:val="24"/>
          <w:szCs w:val="24"/>
        </w:rPr>
        <w:t xml:space="preserve"> требованиям</w:t>
      </w:r>
      <w:r w:rsidR="00817119" w:rsidRPr="002533D3">
        <w:rPr>
          <w:sz w:val="24"/>
          <w:szCs w:val="24"/>
        </w:rPr>
        <w:t>:</w:t>
      </w:r>
      <w:r w:rsidR="001C72DB" w:rsidRPr="002533D3">
        <w:rPr>
          <w:sz w:val="24"/>
          <w:szCs w:val="24"/>
        </w:rPr>
        <w:t xml:space="preserve"> </w:t>
      </w:r>
    </w:p>
    <w:p w14:paraId="583E2D12" w14:textId="77777777" w:rsidR="0052681C" w:rsidRPr="002533D3" w:rsidRDefault="00C05B1A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ТУ 34 13.11420-89 </w:t>
      </w:r>
      <w:r w:rsidR="002533D3" w:rsidRPr="002533D3">
        <w:rPr>
          <w:sz w:val="24"/>
          <w:szCs w:val="24"/>
        </w:rPr>
        <w:t>«</w:t>
      </w:r>
      <w:r w:rsidRPr="002533D3">
        <w:rPr>
          <w:sz w:val="24"/>
          <w:szCs w:val="24"/>
        </w:rPr>
        <w:t>Cкоба трехлапчатая типа СКТ</w:t>
      </w:r>
      <w:r w:rsidR="002533D3" w:rsidRPr="002533D3">
        <w:rPr>
          <w:sz w:val="24"/>
          <w:szCs w:val="24"/>
        </w:rPr>
        <w:t>»</w:t>
      </w:r>
      <w:r w:rsidR="0052681C" w:rsidRPr="002533D3">
        <w:rPr>
          <w:sz w:val="24"/>
          <w:szCs w:val="24"/>
        </w:rPr>
        <w:t>;</w:t>
      </w:r>
    </w:p>
    <w:p w14:paraId="583E2D1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3E2D1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3E2D15" w14:textId="12D1B03C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>ГОСТ 14192–96</w:t>
      </w:r>
      <w:r w:rsidRPr="0052681C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3E2D1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3E2D1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3E2D1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3E2D1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3E2D1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3E2D1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625C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3E2D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83E2D1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625C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3E2D1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E2D2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3E2D2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3E2D2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E2D2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3E2D2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3E2D2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3E2D2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3E2D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3E2D2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3E2D2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3E2D2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3E2D2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83E2D2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3E2D2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E2D2E" w14:textId="0836A074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</w:t>
      </w:r>
      <w:r w:rsidR="00E454FE">
        <w:rPr>
          <w:szCs w:val="24"/>
        </w:rPr>
        <w:t>яемый представителями 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583E2D2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E2D31" w14:textId="77777777" w:rsidR="004A2665" w:rsidRPr="0052681C" w:rsidRDefault="004A2665" w:rsidP="00451C4D">
      <w:pPr>
        <w:rPr>
          <w:sz w:val="26"/>
          <w:szCs w:val="26"/>
        </w:rPr>
      </w:pPr>
    </w:p>
    <w:p w14:paraId="583E2D3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E2D34" w14:textId="1162BB33" w:rsidR="008A5CA5" w:rsidRPr="00935100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  <w:bookmarkStart w:id="0" w:name="_GoBack"/>
      <w:bookmarkEnd w:id="0"/>
    </w:p>
    <w:sectPr w:rsidR="008A5CA5" w:rsidRPr="00935100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D74F2" w14:textId="77777777" w:rsidR="00E46CE6" w:rsidRDefault="00E46CE6">
      <w:r>
        <w:separator/>
      </w:r>
    </w:p>
  </w:endnote>
  <w:endnote w:type="continuationSeparator" w:id="0">
    <w:p w14:paraId="501DFC77" w14:textId="77777777" w:rsidR="00E46CE6" w:rsidRDefault="00E4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BB98C" w14:textId="77777777" w:rsidR="00E46CE6" w:rsidRDefault="00E46CE6">
      <w:r>
        <w:separator/>
      </w:r>
    </w:p>
  </w:footnote>
  <w:footnote w:type="continuationSeparator" w:id="0">
    <w:p w14:paraId="2AA2C018" w14:textId="77777777" w:rsidR="00E46CE6" w:rsidRDefault="00E46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E2D3D" w14:textId="77777777" w:rsidR="00AD7048" w:rsidRDefault="003078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E2D3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53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13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E6C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3D3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8E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530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708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5CA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492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8B1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3ED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815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510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8AB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576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87D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019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B24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5B1A"/>
    <w:rsid w:val="00C07D2C"/>
    <w:rsid w:val="00C12368"/>
    <w:rsid w:val="00C13A83"/>
    <w:rsid w:val="00C142E2"/>
    <w:rsid w:val="00C14578"/>
    <w:rsid w:val="00C15F03"/>
    <w:rsid w:val="00C15F94"/>
    <w:rsid w:val="00C16173"/>
    <w:rsid w:val="00C17114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3C2"/>
    <w:rsid w:val="00D125AC"/>
    <w:rsid w:val="00D1298D"/>
    <w:rsid w:val="00D1373B"/>
    <w:rsid w:val="00D16834"/>
    <w:rsid w:val="00D205AD"/>
    <w:rsid w:val="00D20F0C"/>
    <w:rsid w:val="00D21BF7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70D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4FE"/>
    <w:rsid w:val="00E46CE6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E2CED"/>
  <w15:docId w15:val="{8AF61160-329A-4687-8004-D5BF91B4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DF7ED-D31E-48A3-9349-659E42344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8C009-BC09-4EBE-8264-CACFEC89A8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EA2359-E2BF-44F6-A0B2-8C62DD268D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9FE9024-F838-4FCC-9C5B-7C398660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1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2010-09-30T13:29:00Z</cp:lastPrinted>
  <dcterms:created xsi:type="dcterms:W3CDTF">2017-08-23T08:37:00Z</dcterms:created>
  <dcterms:modified xsi:type="dcterms:W3CDTF">2017-09-08T15:30:00Z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